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der Mecklenburgstraße in Schwerin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Mecklenburgstraße in Schwerin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